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加州大学伯克利分校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2018年5月30日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林锈戎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综合办公室科长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发展规划与学科建设处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福州大学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福州，中国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林科长，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鉴于福州大学与加州大学的合作可能，我诚挚地邀请您与暑期交流学生一道来访加州大学伯克利分校，以加深两校的合作。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我们欢迎您在2018年7月22日至8月5日到访加州大学伯克利分校及旧金山湾区。您的行程将参照伯克利大师讲堂组织委员会为学生制定的行程。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此行费用由福州大学承担，加州大学伯克利分校将不能帮助您的代表团获得签证。有关本次来访的问题您可以随时咨询我们。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我们期待在伯克利与您会面。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Tsu-Jae King Liu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副教务长（学术及规划）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高级国际事务专员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特聘教授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4757BF"/>
    <w:rsid w:val="02B34E33"/>
    <w:rsid w:val="040F7A0A"/>
    <w:rsid w:val="1871767B"/>
    <w:rsid w:val="30C95B71"/>
    <w:rsid w:val="46BF7AF2"/>
    <w:rsid w:val="50F14DC6"/>
    <w:rsid w:val="55C3678B"/>
    <w:rsid w:val="5C4757BF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2018-06-01T02:15:00Z</dcterms:created>
  <dc:creator>Administrator</dc:creator>
  <cp:lastModifiedBy>Administrator</cp:lastModifiedBy>
  <cp:lastPrinted>2018-06-05T07:00:43Z</cp:lastPrinted>
  <dcterms:modified xsi:type="dcterms:W3CDTF">2018-06-05T07:00:47Z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